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CD" w:rsidRPr="00B1529A" w:rsidRDefault="00EE2FCD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2564C2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EE2FCD" w:rsidRPr="00B1529A" w:rsidRDefault="00EE2FCD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EE2FCD" w:rsidRDefault="00EE2FCD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EE2FCD" w:rsidRDefault="00EE2FCD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EE2FCD" w:rsidRPr="00B1529A" w:rsidRDefault="00EE2FCD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EE2FCD" w:rsidRDefault="00EE2FCD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EE2FCD" w:rsidRDefault="00EE2FCD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EE2FCD" w:rsidRPr="00E0028D" w:rsidRDefault="00EE2FCD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EE2FCD" w:rsidRDefault="00EE2FCD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EE2FCD" w:rsidRDefault="00EE2FCD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EE2FCD" w:rsidRDefault="00EE2FCD" w:rsidP="00F20F5D">
      <w:pPr>
        <w:rPr>
          <w:sz w:val="28"/>
          <w:szCs w:val="28"/>
          <w:lang w:val="uk-UA"/>
        </w:rPr>
      </w:pPr>
    </w:p>
    <w:p w:rsidR="00EE2FCD" w:rsidRDefault="00EE2FCD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EE2FCD">
        <w:trPr>
          <w:trHeight w:val="551"/>
        </w:trPr>
        <w:tc>
          <w:tcPr>
            <w:tcW w:w="3703" w:type="dxa"/>
          </w:tcPr>
          <w:p w:rsidR="00EE2FCD" w:rsidRPr="00773D1A" w:rsidRDefault="00EE2FCD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EE2FCD" w:rsidRDefault="00EE2FCD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EE2FCD" w:rsidRPr="00773D1A" w:rsidRDefault="00EE2FCD" w:rsidP="002E07CF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133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EE2FCD" w:rsidRDefault="00EE2FCD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EE2FCD" w:rsidRDefault="00EE2FCD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EE2FCD" w:rsidRDefault="00EE2FCD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EE2FCD" w:rsidRDefault="00EE2FCD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EE2FCD" w:rsidRDefault="00EE2FCD" w:rsidP="00A645C1">
      <w:pPr>
        <w:rPr>
          <w:sz w:val="28"/>
          <w:szCs w:val="28"/>
          <w:lang w:val="uk-UA"/>
        </w:rPr>
      </w:pPr>
    </w:p>
    <w:p w:rsidR="00EE2FCD" w:rsidRDefault="00EE2FCD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2E07CF">
        <w:rPr>
          <w:sz w:val="28"/>
          <w:szCs w:val="28"/>
          <w:lang w:val="uk-UA"/>
        </w:rPr>
        <w:t>24 січня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2018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125 «Про Розподіл протитуберкульозних препаратів, закуплених за кошти Державного бюджету України на 2016 рік»</w:t>
      </w:r>
      <w:r>
        <w:rPr>
          <w:sz w:val="28"/>
          <w:szCs w:val="28"/>
          <w:lang w:val="uk-UA"/>
        </w:rPr>
        <w:t xml:space="preserve"> та був розподілений згідно наказу КП «ДОКЛПО «Фтизіатрія» ДОР»                      від 21 лютого 2019 року № 08-ДБ «Про здійснення розподілу протитуберкульозних препаратів»</w:t>
      </w:r>
    </w:p>
    <w:p w:rsidR="00EE2FCD" w:rsidRDefault="00EE2FCD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EE2FCD" w:rsidRDefault="00EE2FCD" w:rsidP="00F20F5D">
      <w:pPr>
        <w:rPr>
          <w:sz w:val="28"/>
          <w:szCs w:val="28"/>
          <w:lang w:val="uk-UA"/>
        </w:rPr>
      </w:pPr>
    </w:p>
    <w:p w:rsidR="00EE2FCD" w:rsidRDefault="00EE2FCD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EE2FCD" w:rsidRDefault="00EE2FCD" w:rsidP="00825A96">
      <w:pPr>
        <w:jc w:val="both"/>
        <w:rPr>
          <w:sz w:val="28"/>
          <w:szCs w:val="28"/>
          <w:lang w:val="uk-UA"/>
        </w:rPr>
      </w:pPr>
    </w:p>
    <w:p w:rsidR="00EE2FCD" w:rsidRPr="006400CA" w:rsidRDefault="00EE2FCD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EE2FCD" w:rsidRDefault="00EE2FCD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EE2FCD" w:rsidRDefault="00EE2FCD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EE2FCD" w:rsidRDefault="00EE2FCD" w:rsidP="00F15C3E">
      <w:pPr>
        <w:jc w:val="both"/>
        <w:rPr>
          <w:sz w:val="28"/>
          <w:szCs w:val="28"/>
          <w:lang w:val="uk-UA"/>
        </w:rPr>
      </w:pP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>
        <w:rPr>
          <w:color w:val="000000"/>
          <w:sz w:val="28"/>
          <w:szCs w:val="28"/>
          <w:lang w:val="uk-UA"/>
        </w:rPr>
        <w:t xml:space="preserve">КП «Гейківська </w:t>
      </w:r>
      <w:r w:rsidRPr="00104236">
        <w:rPr>
          <w:color w:val="000000"/>
          <w:sz w:val="28"/>
          <w:szCs w:val="28"/>
          <w:lang w:val="uk-UA"/>
        </w:rPr>
        <w:t xml:space="preserve">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EE2FCD" w:rsidRDefault="00EE2FCD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EE2FCD" w:rsidRDefault="00EE2FCD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EE2FCD" w:rsidRDefault="00EE2FCD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EE2FCD" w:rsidRPr="00AD3800" w:rsidRDefault="00EE2FCD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EE2FCD" w:rsidRDefault="00EE2FCD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EE2FCD" w:rsidRPr="00FB0965" w:rsidRDefault="00EE2FCD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EE2FCD" w:rsidRDefault="00EE2FCD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EE2FCD" w:rsidRDefault="00EE2FCD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EE2FCD" w:rsidRDefault="00EE2FCD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EE2FCD" w:rsidRDefault="00EE2FCD" w:rsidP="00F15C3E">
      <w:pPr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EE2FCD" w:rsidRPr="007E3FC5" w:rsidRDefault="00EE2FCD" w:rsidP="00F15C3E">
      <w:pPr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E2FCD" w:rsidRDefault="00EE2FCD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EE2FCD" w:rsidRPr="00516D5B" w:rsidRDefault="00EE2FCD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EE2FCD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EE2FCD" w:rsidRPr="00F15C3E" w:rsidRDefault="00EE2FCD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EE2FCD" w:rsidRDefault="00EE2FCD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EE2FCD" w:rsidRDefault="00EE2FCD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EE2FCD" w:rsidRDefault="00EE2FCD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EE2FCD" w:rsidRDefault="00EE2FCD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2E07CF">
        <w:rPr>
          <w:sz w:val="28"/>
          <w:szCs w:val="28"/>
          <w:lang w:val="uk-UA"/>
        </w:rPr>
        <w:t>24 січня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2018 року      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125 «Про Розподіл протитуберкульозних препаратів, закуплених за кошти Державного бюджету України на 2016 рік»</w:t>
      </w:r>
      <w:r>
        <w:rPr>
          <w:color w:val="000000"/>
          <w:sz w:val="28"/>
          <w:szCs w:val="28"/>
          <w:lang w:val="uk-UA"/>
        </w:rPr>
        <w:t>;</w:t>
      </w:r>
    </w:p>
    <w:p w:rsidR="00EE2FCD" w:rsidRDefault="00EE2FCD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21 лютого 2019 року № 08-ДБ «Про здійснення розподілу протитуберкульозних препаратів»;</w:t>
      </w:r>
    </w:p>
    <w:p w:rsidR="00EE2FCD" w:rsidRPr="001717BD" w:rsidRDefault="00EE2FCD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EE2FCD" w:rsidRPr="008B547F" w:rsidRDefault="00EE2FCD" w:rsidP="00445547">
      <w:pPr>
        <w:ind w:firstLine="540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0B0D63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0B0D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0B0D63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0B0D63">
        <w:rPr>
          <w:sz w:val="28"/>
          <w:szCs w:val="28"/>
          <w:lang w:val="uk-UA"/>
        </w:rPr>
        <w:t>-20.</w:t>
      </w:r>
    </w:p>
    <w:p w:rsidR="00EE2FCD" w:rsidRDefault="00EE2FCD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EE2FCD" w:rsidRDefault="00EE2FCD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EE2FCD" w:rsidRDefault="00EE2FCD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EE2FCD" w:rsidRDefault="00EE2FCD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EE2FCD" w:rsidRDefault="00EE2FCD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1B3947">
      <w:pPr>
        <w:rPr>
          <w:sz w:val="28"/>
          <w:szCs w:val="28"/>
          <w:lang w:val="uk-UA"/>
        </w:rPr>
      </w:pPr>
    </w:p>
    <w:p w:rsidR="00EE2FCD" w:rsidRPr="00974800" w:rsidRDefault="00EE2FCD" w:rsidP="001B3947">
      <w:pPr>
        <w:rPr>
          <w:sz w:val="28"/>
          <w:szCs w:val="28"/>
          <w:lang w:val="uk-UA"/>
        </w:rPr>
      </w:pPr>
    </w:p>
    <w:p w:rsidR="00EE2FCD" w:rsidRDefault="00EE2FCD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EE2FCD" w:rsidRDefault="00EE2FCD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«ДОКЛПО» Фтизіатрія» ДОР» </w:t>
      </w:r>
      <w:r>
        <w:rPr>
          <w:sz w:val="28"/>
          <w:szCs w:val="28"/>
          <w:lang w:val="uk-UA"/>
        </w:rPr>
        <w:br/>
        <w:t>від 14.05.2020 №  133-ДБ</w:t>
      </w:r>
    </w:p>
    <w:p w:rsidR="00EE2FCD" w:rsidRDefault="00EE2FCD" w:rsidP="00740506">
      <w:pPr>
        <w:jc w:val="center"/>
        <w:rPr>
          <w:b/>
          <w:sz w:val="28"/>
          <w:szCs w:val="28"/>
          <w:lang w:val="uk-UA"/>
        </w:rPr>
      </w:pPr>
    </w:p>
    <w:p w:rsidR="00EE2FCD" w:rsidRDefault="00EE2FCD" w:rsidP="00740506">
      <w:pPr>
        <w:jc w:val="center"/>
        <w:rPr>
          <w:b/>
          <w:sz w:val="28"/>
          <w:szCs w:val="28"/>
          <w:lang w:val="uk-UA"/>
        </w:rPr>
      </w:pPr>
    </w:p>
    <w:p w:rsidR="00EE2FCD" w:rsidRPr="00684046" w:rsidRDefault="00EE2FCD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EE2FCD" w:rsidRDefault="00EE2FCD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EE2FCD" w:rsidRPr="00404C42" w:rsidTr="00E32F85">
        <w:tc>
          <w:tcPr>
            <w:tcW w:w="567" w:type="dxa"/>
          </w:tcPr>
          <w:p w:rsidR="00EE2FCD" w:rsidRPr="00642576" w:rsidRDefault="00EE2FCD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EE2FCD" w:rsidRPr="00642576" w:rsidRDefault="00EE2FCD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EE2FCD" w:rsidRPr="00BA7E50" w:rsidRDefault="00EE2FCD" w:rsidP="001507F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РИФАМПІЦИН 150МГ/ ІЗОНІАЗИД 75МГ/ ПІРАЗИНАМІД 400МГ/ ЕТАМБУТОЛУ ГІДРОХЛОРИД 275МГ, таблетки вкриті плівковою оболонкою, по 28 таблеток у блістері, по 24 блістери у картонній упаковці, кількість таблеток</w:t>
            </w:r>
          </w:p>
        </w:tc>
      </w:tr>
      <w:tr w:rsidR="00EE2FCD" w:rsidRPr="00642576" w:rsidTr="00E32F85">
        <w:tc>
          <w:tcPr>
            <w:tcW w:w="567" w:type="dxa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EE2FCD" w:rsidRPr="00BA7E50" w:rsidRDefault="00EE2FCD" w:rsidP="002E07CF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31.07.2020</w:t>
            </w:r>
          </w:p>
        </w:tc>
      </w:tr>
      <w:tr w:rsidR="00EE2FCD" w:rsidRPr="00642576" w:rsidTr="00E32F85">
        <w:tc>
          <w:tcPr>
            <w:tcW w:w="567" w:type="dxa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EE2FCD" w:rsidRPr="00642576" w:rsidRDefault="00EE2FCD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EE2FCD" w:rsidRDefault="00EE2FCD" w:rsidP="002E07CF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2E07CF">
              <w:rPr>
                <w:sz w:val="28"/>
                <w:szCs w:val="28"/>
                <w:lang w:val="uk-UA"/>
              </w:rPr>
              <w:t>24 січня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2018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125</w:t>
            </w:r>
          </w:p>
        </w:tc>
      </w:tr>
      <w:tr w:rsidR="00EE2FCD" w:rsidRPr="001717BD" w:rsidTr="00E32F85">
        <w:tc>
          <w:tcPr>
            <w:tcW w:w="567" w:type="dxa"/>
          </w:tcPr>
          <w:p w:rsidR="00EE2FCD" w:rsidRPr="001717BD" w:rsidRDefault="00EE2FCD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EE2FCD" w:rsidRPr="001717BD" w:rsidRDefault="00EE2FCD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EE2FCD" w:rsidRPr="001717BD" w:rsidRDefault="00EE2FCD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179</w:t>
            </w:r>
          </w:p>
        </w:tc>
      </w:tr>
      <w:tr w:rsidR="00EE2FCD" w:rsidRPr="001717BD" w:rsidTr="00E32F85">
        <w:tc>
          <w:tcPr>
            <w:tcW w:w="5954" w:type="dxa"/>
            <w:gridSpan w:val="2"/>
          </w:tcPr>
          <w:p w:rsidR="00EE2FCD" w:rsidRPr="001717BD" w:rsidRDefault="00EE2FCD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EE2FCD" w:rsidRPr="001717BD" w:rsidRDefault="00EE2FCD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179</w:t>
            </w:r>
          </w:p>
        </w:tc>
      </w:tr>
    </w:tbl>
    <w:p w:rsidR="00EE2FCD" w:rsidRPr="001717BD" w:rsidRDefault="00EE2FCD" w:rsidP="00740506">
      <w:pPr>
        <w:rPr>
          <w:b/>
          <w:color w:val="000000"/>
          <w:sz w:val="28"/>
          <w:szCs w:val="28"/>
          <w:lang w:val="uk-UA"/>
        </w:rPr>
      </w:pPr>
    </w:p>
    <w:p w:rsidR="00EE2FCD" w:rsidRDefault="00EE2FCD" w:rsidP="00740506">
      <w:pPr>
        <w:jc w:val="center"/>
        <w:rPr>
          <w:b/>
          <w:sz w:val="28"/>
          <w:szCs w:val="28"/>
          <w:lang w:val="uk-UA"/>
        </w:rPr>
      </w:pPr>
    </w:p>
    <w:p w:rsidR="00EE2FCD" w:rsidRDefault="00EE2FCD" w:rsidP="00740506">
      <w:pPr>
        <w:jc w:val="center"/>
        <w:rPr>
          <w:b/>
          <w:sz w:val="28"/>
          <w:szCs w:val="28"/>
          <w:lang w:val="uk-UA"/>
        </w:rPr>
      </w:pPr>
    </w:p>
    <w:p w:rsidR="00EE2FCD" w:rsidRPr="00E32F85" w:rsidRDefault="00EE2FCD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«ДОКЛПО» Фтизіатрія» ДОР»</w:t>
      </w:r>
    </w:p>
    <w:p w:rsidR="00EE2FCD" w:rsidRDefault="00EE2FCD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EE2FCD" w:rsidRPr="00404C42" w:rsidTr="00770D86">
        <w:tc>
          <w:tcPr>
            <w:tcW w:w="567" w:type="dxa"/>
          </w:tcPr>
          <w:p w:rsidR="00EE2FCD" w:rsidRPr="00642576" w:rsidRDefault="00EE2FCD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EE2FCD" w:rsidRPr="00642576" w:rsidRDefault="00EE2FCD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EE2FCD" w:rsidRPr="00BA7E50" w:rsidRDefault="00EE2FCD" w:rsidP="00B31FB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РИФАМПІЦИН 150МГ/ ІЗОНІАЗИД 75МГ/ ПІРАЗИНАМІД 400МГ/ ЕТАМБУТОЛУ ГІДРОХЛОРИД 275МГ, таблетки вкриті плівковою оболонкою, по 28 таблеток у блістері, по 24 блістери у картонній упаковці, кількість таблеток</w:t>
            </w:r>
          </w:p>
        </w:tc>
      </w:tr>
      <w:tr w:rsidR="00EE2FCD" w:rsidRPr="00642576" w:rsidTr="00770D86">
        <w:tc>
          <w:tcPr>
            <w:tcW w:w="567" w:type="dxa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EE2FCD" w:rsidRPr="00BA7E50" w:rsidRDefault="00EE2FCD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31.07.2020</w:t>
            </w:r>
          </w:p>
        </w:tc>
      </w:tr>
      <w:tr w:rsidR="00EE2FCD" w:rsidRPr="00642576" w:rsidTr="00770D86">
        <w:tc>
          <w:tcPr>
            <w:tcW w:w="567" w:type="dxa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EE2FCD" w:rsidRDefault="00EE2FCD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2E07CF">
              <w:rPr>
                <w:sz w:val="28"/>
                <w:szCs w:val="28"/>
                <w:lang w:val="uk-UA"/>
              </w:rPr>
              <w:t>24 січня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2018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125</w:t>
            </w:r>
          </w:p>
        </w:tc>
      </w:tr>
      <w:tr w:rsidR="00EE2FCD" w:rsidRPr="00642576" w:rsidTr="00770D86">
        <w:tc>
          <w:tcPr>
            <w:tcW w:w="567" w:type="dxa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EE2FCD" w:rsidRPr="00770D86" w:rsidRDefault="00EE2FCD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«ДОКЛПО» Фтизіатрія» ДОР»</w:t>
            </w:r>
          </w:p>
        </w:tc>
        <w:tc>
          <w:tcPr>
            <w:tcW w:w="4678" w:type="dxa"/>
            <w:vAlign w:val="center"/>
          </w:tcPr>
          <w:p w:rsidR="00EE2FCD" w:rsidRPr="001717BD" w:rsidRDefault="00EE2FCD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179</w:t>
            </w:r>
          </w:p>
        </w:tc>
      </w:tr>
      <w:tr w:rsidR="00EE2FCD" w:rsidRPr="00642576" w:rsidTr="00770D86">
        <w:tc>
          <w:tcPr>
            <w:tcW w:w="5954" w:type="dxa"/>
            <w:gridSpan w:val="2"/>
          </w:tcPr>
          <w:p w:rsidR="00EE2FCD" w:rsidRPr="00642576" w:rsidRDefault="00EE2FCD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EE2FCD" w:rsidRPr="001717BD" w:rsidRDefault="00EE2FCD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179</w:t>
            </w:r>
          </w:p>
        </w:tc>
      </w:tr>
    </w:tbl>
    <w:p w:rsidR="00EE2FCD" w:rsidRDefault="00EE2FCD" w:rsidP="00740506">
      <w:pPr>
        <w:rPr>
          <w:sz w:val="28"/>
          <w:szCs w:val="28"/>
          <w:lang w:val="uk-UA"/>
        </w:rPr>
      </w:pPr>
    </w:p>
    <w:p w:rsidR="00EE2FCD" w:rsidRDefault="00EE2FCD" w:rsidP="00740506">
      <w:pPr>
        <w:rPr>
          <w:sz w:val="28"/>
          <w:szCs w:val="28"/>
          <w:lang w:val="uk-UA"/>
        </w:rPr>
      </w:pPr>
    </w:p>
    <w:p w:rsidR="00EE2FCD" w:rsidRDefault="00EE2FCD" w:rsidP="00740506">
      <w:pPr>
        <w:rPr>
          <w:sz w:val="28"/>
          <w:szCs w:val="28"/>
          <w:lang w:val="uk-UA"/>
        </w:rPr>
      </w:pPr>
    </w:p>
    <w:p w:rsidR="00EE2FCD" w:rsidRDefault="00EE2FCD" w:rsidP="00B73DFD">
      <w:pPr>
        <w:rPr>
          <w:sz w:val="28"/>
          <w:szCs w:val="28"/>
          <w:lang w:val="uk-UA"/>
        </w:rPr>
        <w:sectPr w:rsidR="00EE2FCD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EE2FCD" w:rsidRPr="0056510E" w:rsidRDefault="00EE2FCD" w:rsidP="00CA3C34">
      <w:pPr>
        <w:rPr>
          <w:b/>
          <w:sz w:val="28"/>
          <w:szCs w:val="28"/>
          <w:lang w:val="uk-UA"/>
        </w:rPr>
      </w:pPr>
    </w:p>
    <w:sectPr w:rsidR="00EE2FCD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FCD" w:rsidRDefault="00EE2FCD">
      <w:r>
        <w:separator/>
      </w:r>
    </w:p>
  </w:endnote>
  <w:endnote w:type="continuationSeparator" w:id="0">
    <w:p w:rsidR="00EE2FCD" w:rsidRDefault="00EE2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FCD" w:rsidRDefault="00EE2FCD">
      <w:r>
        <w:separator/>
      </w:r>
    </w:p>
  </w:footnote>
  <w:footnote w:type="continuationSeparator" w:id="0">
    <w:p w:rsidR="00EE2FCD" w:rsidRDefault="00EE2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FCD" w:rsidRDefault="00EE2FCD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2FCD" w:rsidRDefault="00EE2F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FCD" w:rsidRDefault="00EE2FCD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EE2FCD" w:rsidRDefault="00EE2F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0D63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6D4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507F5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471E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4C2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07CF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04C42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4B68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958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31AD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2C81"/>
    <w:rsid w:val="00A573D2"/>
    <w:rsid w:val="00A57B37"/>
    <w:rsid w:val="00A57F71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1FBD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120F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90B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2FCD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527B3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7B3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27B3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22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5</Pages>
  <Words>935</Words>
  <Characters>5331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2020-05-14T08:30:00Z</cp:lastPrinted>
  <dcterms:created xsi:type="dcterms:W3CDTF">2020-05-14T08:30:00Z</dcterms:created>
  <dcterms:modified xsi:type="dcterms:W3CDTF">2020-05-14T08:32:00Z</dcterms:modified>
</cp:coreProperties>
</file>